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72A98F5B54ED418425C934089D645C" ma:contentTypeVersion="0" ma:contentTypeDescription="Ein neues Dokument erstellen." ma:contentTypeScope="" ma:versionID="1177a1e035223ba651c1f2ba08deb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f7b5bc1abea3a6eee9d75eaf0ff07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90ACD-331F-492F-9520-9F7EE3BCA8C4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0x0101002872A98F5B54ED418425C934089D645C</vt:lpwstr>
  </property>
  <property fmtid="{D5CDD505-2E9C-101B-9397-08002B2CF9AE}" pid="12" name="Order">
    <vt:r8>186800</vt:r8>
  </property>
</Properties>
</file>